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D7E11" w14:textId="77777777" w:rsidR="003D45B2" w:rsidRDefault="003D45B2" w:rsidP="003D45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ESTON</w:t>
      </w:r>
      <w:r>
        <w:rPr>
          <w:rFonts w:cs="Times New Roman"/>
          <w:szCs w:val="24"/>
        </w:rPr>
        <w:t xml:space="preserve">      (fl.1457)</w:t>
      </w:r>
    </w:p>
    <w:p w14:paraId="351A1A42" w14:textId="77777777" w:rsidR="003D45B2" w:rsidRDefault="003D45B2" w:rsidP="003D45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Castre</w:t>
      </w:r>
      <w:proofErr w:type="spellEnd"/>
      <w:r>
        <w:rPr>
          <w:rFonts w:cs="Times New Roman"/>
          <w:szCs w:val="24"/>
        </w:rPr>
        <w:t>, Lincolnshire. Husbandman.</w:t>
      </w:r>
    </w:p>
    <w:p w14:paraId="456E25C6" w14:textId="77777777" w:rsidR="003D45B2" w:rsidRDefault="003D45B2" w:rsidP="003D45B2">
      <w:pPr>
        <w:pStyle w:val="NoSpacing"/>
        <w:rPr>
          <w:rFonts w:cs="Times New Roman"/>
          <w:szCs w:val="24"/>
        </w:rPr>
      </w:pPr>
    </w:p>
    <w:p w14:paraId="2DAC07EE" w14:textId="77777777" w:rsidR="003D45B2" w:rsidRDefault="003D45B2" w:rsidP="003D45B2">
      <w:pPr>
        <w:pStyle w:val="NoSpacing"/>
        <w:rPr>
          <w:rFonts w:cs="Times New Roman"/>
          <w:szCs w:val="24"/>
        </w:rPr>
      </w:pPr>
    </w:p>
    <w:p w14:paraId="3BB8F7A0" w14:textId="77777777" w:rsidR="003D45B2" w:rsidRDefault="003D45B2" w:rsidP="003D45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May1457</w:t>
      </w:r>
      <w:r>
        <w:rPr>
          <w:rFonts w:cs="Times New Roman"/>
          <w:szCs w:val="24"/>
        </w:rPr>
        <w:tab/>
        <w:t xml:space="preserve">He was pardoned for not appearing to answer John </w:t>
      </w:r>
      <w:proofErr w:type="spellStart"/>
      <w:r>
        <w:rPr>
          <w:rFonts w:cs="Times New Roman"/>
          <w:szCs w:val="24"/>
        </w:rPr>
        <w:t>Neweman</w:t>
      </w:r>
      <w:proofErr w:type="spellEnd"/>
      <w:r>
        <w:rPr>
          <w:rFonts w:cs="Times New Roman"/>
          <w:szCs w:val="24"/>
        </w:rPr>
        <w:t xml:space="preserve"> of</w:t>
      </w:r>
    </w:p>
    <w:p w14:paraId="42007783" w14:textId="77777777" w:rsidR="003D45B2" w:rsidRDefault="003D45B2" w:rsidP="003D45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Cambridge, clerk, touching a debt of 40s 8d.</w:t>
      </w:r>
    </w:p>
    <w:p w14:paraId="26F5B3E2" w14:textId="77777777" w:rsidR="003D45B2" w:rsidRDefault="003D45B2" w:rsidP="003D45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p.319)</w:t>
      </w:r>
    </w:p>
    <w:p w14:paraId="3B02B008" w14:textId="77777777" w:rsidR="003D45B2" w:rsidRDefault="003D45B2" w:rsidP="003D45B2">
      <w:pPr>
        <w:pStyle w:val="NoSpacing"/>
        <w:rPr>
          <w:rFonts w:cs="Times New Roman"/>
          <w:szCs w:val="24"/>
        </w:rPr>
      </w:pPr>
    </w:p>
    <w:p w14:paraId="7127EEF5" w14:textId="77777777" w:rsidR="003D45B2" w:rsidRDefault="003D45B2" w:rsidP="003D45B2">
      <w:pPr>
        <w:pStyle w:val="NoSpacing"/>
        <w:rPr>
          <w:rFonts w:cs="Times New Roman"/>
          <w:szCs w:val="24"/>
        </w:rPr>
      </w:pPr>
    </w:p>
    <w:p w14:paraId="240714DB" w14:textId="77777777" w:rsidR="003D45B2" w:rsidRDefault="003D45B2" w:rsidP="003D45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May 2025</w:t>
      </w:r>
    </w:p>
    <w:p w14:paraId="77A03C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5BF87" w14:textId="77777777" w:rsidR="003D45B2" w:rsidRDefault="003D45B2" w:rsidP="009139A6">
      <w:r>
        <w:separator/>
      </w:r>
    </w:p>
  </w:endnote>
  <w:endnote w:type="continuationSeparator" w:id="0">
    <w:p w14:paraId="0A06EAD5" w14:textId="77777777" w:rsidR="003D45B2" w:rsidRDefault="003D45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98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C57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C95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07916" w14:textId="77777777" w:rsidR="003D45B2" w:rsidRDefault="003D45B2" w:rsidP="009139A6">
      <w:r>
        <w:separator/>
      </w:r>
    </w:p>
  </w:footnote>
  <w:footnote w:type="continuationSeparator" w:id="0">
    <w:p w14:paraId="5DCD0899" w14:textId="77777777" w:rsidR="003D45B2" w:rsidRDefault="003D45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85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877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0D6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5B2"/>
    <w:rsid w:val="000666E0"/>
    <w:rsid w:val="000A2E7A"/>
    <w:rsid w:val="001307AC"/>
    <w:rsid w:val="00190DFA"/>
    <w:rsid w:val="002510B7"/>
    <w:rsid w:val="00270799"/>
    <w:rsid w:val="002737D5"/>
    <w:rsid w:val="00357E4A"/>
    <w:rsid w:val="003D45B2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AA73C"/>
  <w15:chartTrackingRefBased/>
  <w15:docId w15:val="{3D207C01-7851-4171-AB26-57FD770A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2025-05-08T20:45:00Z</dcterms:created>
  <dcterms:modified xsi:type="dcterms:W3CDTF">2025-05-08T20:45:00Z</dcterms:modified>
</cp:coreProperties>
</file>